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83C4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FORDHAM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97AF49C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6D06C8A1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BBF07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C30CE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Ikstede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trespass, assault and making threats against</w:t>
      </w:r>
    </w:p>
    <w:p w14:paraId="1C1930B2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Robert Riches(q.v.)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Fleytwod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both of London, cutlers.   </w:t>
      </w:r>
    </w:p>
    <w:p w14:paraId="0D6DD8AF" w14:textId="77777777" w:rsidR="00FE21EB" w:rsidRDefault="00FE21EB" w:rsidP="00FE21E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A1E7802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EB4AE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6236C" w14:textId="77777777" w:rsidR="00FE21EB" w:rsidRDefault="00FE21EB" w:rsidP="00FE21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42E5B1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37553" w14:textId="77777777" w:rsidR="00FE21EB" w:rsidRDefault="00FE21EB" w:rsidP="009139A6">
      <w:r>
        <w:separator/>
      </w:r>
    </w:p>
  </w:endnote>
  <w:endnote w:type="continuationSeparator" w:id="0">
    <w:p w14:paraId="1B0BA253" w14:textId="77777777" w:rsidR="00FE21EB" w:rsidRDefault="00FE21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95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8E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BF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0DB08" w14:textId="77777777" w:rsidR="00FE21EB" w:rsidRDefault="00FE21EB" w:rsidP="009139A6">
      <w:r>
        <w:separator/>
      </w:r>
    </w:p>
  </w:footnote>
  <w:footnote w:type="continuationSeparator" w:id="0">
    <w:p w14:paraId="38563507" w14:textId="77777777" w:rsidR="00FE21EB" w:rsidRDefault="00FE21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17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5D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40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E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757F8"/>
  <w15:chartTrackingRefBased/>
  <w15:docId w15:val="{FB7CE02E-DE30-4F37-B11A-45FC9EB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21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2022-09-25T08:37:00Z</dcterms:created>
  <dcterms:modified xsi:type="dcterms:W3CDTF">2022-09-25T08:37:00Z</dcterms:modified>
</cp:coreProperties>
</file>